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Default="00424A5A"/>
    <w:p w14:paraId="0D166381" w14:textId="77777777" w:rsidR="00424A5A" w:rsidRDefault="00424A5A"/>
    <w:p w14:paraId="2EF3F7EC" w14:textId="77777777" w:rsidR="00424A5A" w:rsidRDefault="00424A5A" w:rsidP="00424A5A"/>
    <w:p w14:paraId="607AEB1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9179D" w:rsidRPr="00943A3E" w14:paraId="13301929" w14:textId="77777777" w:rsidTr="00D9179D">
        <w:tc>
          <w:tcPr>
            <w:tcW w:w="1080" w:type="dxa"/>
            <w:vAlign w:val="center"/>
          </w:tcPr>
          <w:p w14:paraId="66995001" w14:textId="77777777" w:rsidR="00D9179D" w:rsidRPr="00943A3E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05F656B4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283/2025</w:t>
            </w: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D338D2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4F707C32" w14:textId="77777777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9595CD0" w14:textId="6E5D0CF4" w:rsidR="00D9179D" w:rsidRPr="00943A3E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44A5873" w14:textId="20543C04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A-45/25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D9179D" w:rsidRPr="00943A3E" w14:paraId="78B32864" w14:textId="77777777" w:rsidTr="00D9179D">
        <w:tc>
          <w:tcPr>
            <w:tcW w:w="1080" w:type="dxa"/>
            <w:vAlign w:val="center"/>
          </w:tcPr>
          <w:p w14:paraId="3741E428" w14:textId="77777777" w:rsidR="00D9179D" w:rsidRPr="00943A3E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5520797B" w:rsidR="00D9179D" w:rsidRPr="00943A3E" w:rsidRDefault="00D338D2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21</w:t>
            </w:r>
            <w:r w:rsidR="00D9179D">
              <w:rPr>
                <w:rFonts w:ascii="Arial" w:hAnsi="Arial" w:cs="Arial"/>
                <w:color w:val="0000FF"/>
                <w:sz w:val="16"/>
                <w:szCs w:val="16"/>
              </w:rPr>
              <w:t>.11.2025</w:t>
            </w:r>
            <w:proofErr w:type="gramEnd"/>
          </w:p>
        </w:tc>
        <w:tc>
          <w:tcPr>
            <w:tcW w:w="1080" w:type="dxa"/>
            <w:vAlign w:val="center"/>
          </w:tcPr>
          <w:p w14:paraId="5DE32EE9" w14:textId="77777777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F8B8DAA" w14:textId="3EADEBC8" w:rsidR="00D9179D" w:rsidRPr="00943A3E" w:rsidRDefault="00D9179D" w:rsidP="00D9179D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489013AB" w:rsidR="00D9179D" w:rsidRPr="00943A3E" w:rsidRDefault="00D9179D" w:rsidP="00D9179D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2431-25-000982/0</w:t>
            </w:r>
          </w:p>
        </w:tc>
      </w:tr>
    </w:tbl>
    <w:p w14:paraId="0C2173AD" w14:textId="77777777" w:rsidR="00424A5A" w:rsidRPr="00943A3E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A5F6453" w14:textId="77777777" w:rsidR="00424A5A" w:rsidRPr="00943A3E" w:rsidRDefault="00424A5A"/>
    <w:p w14:paraId="3898B1FF" w14:textId="77777777" w:rsidR="00556816" w:rsidRPr="00943A3E" w:rsidRDefault="00556816">
      <w:pPr>
        <w:rPr>
          <w:sz w:val="22"/>
        </w:rPr>
      </w:pPr>
    </w:p>
    <w:p w14:paraId="54F16890" w14:textId="77777777" w:rsidR="00424A5A" w:rsidRPr="00943A3E" w:rsidRDefault="00424A5A">
      <w:pPr>
        <w:rPr>
          <w:sz w:val="22"/>
        </w:rPr>
      </w:pPr>
    </w:p>
    <w:p w14:paraId="4C454FDA" w14:textId="77777777" w:rsidR="00E813F4" w:rsidRPr="00943A3E" w:rsidRDefault="00E813F4" w:rsidP="00E813F4">
      <w:pPr>
        <w:rPr>
          <w:sz w:val="22"/>
        </w:rPr>
      </w:pPr>
    </w:p>
    <w:p w14:paraId="1A153B7C" w14:textId="7806BE18" w:rsidR="00E813F4" w:rsidRPr="00943A3E" w:rsidRDefault="00752E17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943A3E">
        <w:rPr>
          <w:rFonts w:ascii="Times New Roman" w:hAnsi="Times New Roman"/>
          <w:b/>
          <w:spacing w:val="20"/>
          <w:sz w:val="22"/>
        </w:rPr>
        <w:t>SPREMEMBA RAZPISNE DOKUMENTACIJE</w:t>
      </w:r>
    </w:p>
    <w:p w14:paraId="3B97BCFE" w14:textId="77777777" w:rsidR="00E813F4" w:rsidRPr="00943A3E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943A3E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473A37E9" w14:textId="77777777" w:rsidR="00E813F4" w:rsidRPr="00943A3E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943A3E" w14:paraId="03B96006" w14:textId="77777777">
        <w:tc>
          <w:tcPr>
            <w:tcW w:w="9288" w:type="dxa"/>
          </w:tcPr>
          <w:p w14:paraId="1F7FC51B" w14:textId="223FFD61" w:rsidR="00E813F4" w:rsidRPr="00943A3E" w:rsidRDefault="00D9179D" w:rsidP="003560E2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 w:rsidRPr="00D9179D">
              <w:rPr>
                <w:rFonts w:ascii="Times New Roman" w:hAnsi="Times New Roman"/>
                <w:b/>
                <w:sz w:val="22"/>
              </w:rPr>
              <w:t xml:space="preserve">PZI rekonstrukcije ceste G2-103/1009 Plave - Solkan od km 5+670 </w:t>
            </w:r>
            <w:proofErr w:type="gramStart"/>
            <w:r w:rsidRPr="00D9179D">
              <w:rPr>
                <w:rFonts w:ascii="Times New Roman" w:hAnsi="Times New Roman"/>
                <w:b/>
                <w:sz w:val="22"/>
              </w:rPr>
              <w:t>do</w:t>
            </w:r>
            <w:proofErr w:type="gramEnd"/>
            <w:r w:rsidRPr="00D9179D">
              <w:rPr>
                <w:rFonts w:ascii="Times New Roman" w:hAnsi="Times New Roman"/>
                <w:b/>
                <w:sz w:val="22"/>
              </w:rPr>
              <w:t xml:space="preserve"> km 8+150</w:t>
            </w:r>
          </w:p>
        </w:tc>
      </w:tr>
    </w:tbl>
    <w:p w14:paraId="79A57708" w14:textId="128072DA" w:rsidR="00E813F4" w:rsidRPr="00943A3E" w:rsidRDefault="00E813F4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64C2BF61" w14:textId="77777777" w:rsidR="00752E17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5BD4583A" w14:textId="59E15892" w:rsidR="00E813F4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r w:rsidRPr="00943A3E">
        <w:rPr>
          <w:rFonts w:ascii="Times New Roman" w:hAnsi="Times New Roman"/>
          <w:sz w:val="22"/>
        </w:rPr>
        <w:t>Obvestilo o spremembi razpisne dokumentacije je objavljeno na "Portalu javnih naročil"</w:t>
      </w:r>
      <w:r w:rsidRPr="00943A3E">
        <w:rPr>
          <w:rFonts w:ascii="Times New Roman" w:hAnsi="Times New Roman"/>
          <w:sz w:val="22"/>
          <w:szCs w:val="22"/>
        </w:rPr>
        <w:t>.</w:t>
      </w:r>
    </w:p>
    <w:p w14:paraId="70A8C9AA" w14:textId="164D65B6" w:rsidR="00752E17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FC9428F" w14:textId="77777777" w:rsidR="00752E17" w:rsidRPr="00943A3E" w:rsidRDefault="00752E17" w:rsidP="00752E17">
      <w:pPr>
        <w:pStyle w:val="Konnaopomba-besedilo"/>
        <w:spacing w:after="60"/>
        <w:jc w:val="both"/>
        <w:rPr>
          <w:rFonts w:ascii="Times New Roman" w:hAnsi="Times New Roman"/>
          <w:sz w:val="22"/>
          <w:szCs w:val="22"/>
        </w:rPr>
      </w:pPr>
      <w:r w:rsidRPr="00943A3E">
        <w:rPr>
          <w:rFonts w:ascii="Times New Roman" w:hAnsi="Times New Roman"/>
          <w:sz w:val="22"/>
          <w:szCs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752E17" w14:paraId="3651EEE2" w14:textId="77777777" w:rsidTr="000B0D76">
        <w:trPr>
          <w:trHeight w:val="3511"/>
        </w:trPr>
        <w:tc>
          <w:tcPr>
            <w:tcW w:w="9287" w:type="dxa"/>
          </w:tcPr>
          <w:p w14:paraId="385F1B9D" w14:textId="77777777" w:rsidR="00D338D2" w:rsidRDefault="00D338D2" w:rsidP="000B0D76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0883A155" w14:textId="350FC0AA" w:rsidR="00752E17" w:rsidRPr="00943A3E" w:rsidRDefault="00752E17" w:rsidP="000B0D76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43A3E">
              <w:rPr>
                <w:rFonts w:ascii="Times New Roman" w:hAnsi="Times New Roman"/>
                <w:b/>
                <w:bCs/>
                <w:sz w:val="22"/>
                <w:szCs w:val="22"/>
              </w:rPr>
              <w:t>Naročnik objavlja:</w:t>
            </w:r>
          </w:p>
          <w:p w14:paraId="3CD0F00D" w14:textId="44F3088B" w:rsidR="00752E17" w:rsidRPr="00C31A62" w:rsidRDefault="00752E17" w:rsidP="000B0D7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3E6067FB" w14:textId="6A59C61C" w:rsidR="004B6717" w:rsidRDefault="00943A3E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C31A62">
              <w:rPr>
                <w:rFonts w:ascii="Times New Roman" w:hAnsi="Times New Roman"/>
                <w:sz w:val="22"/>
                <w:szCs w:val="22"/>
              </w:rPr>
              <w:t xml:space="preserve">Dopolnjeno </w:t>
            </w:r>
            <w:r w:rsidR="004B6717" w:rsidRPr="00C31A62">
              <w:rPr>
                <w:rFonts w:ascii="Times New Roman" w:hAnsi="Times New Roman"/>
                <w:sz w:val="22"/>
                <w:szCs w:val="22"/>
              </w:rPr>
              <w:t>Specifikacija naročila z navedbo odgovornih oseb</w:t>
            </w:r>
            <w:r w:rsidR="00D917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31A62">
              <w:rPr>
                <w:rFonts w:ascii="Times New Roman" w:hAnsi="Times New Roman"/>
                <w:sz w:val="22"/>
                <w:szCs w:val="22"/>
              </w:rPr>
              <w:t>(Specifikacija naročila z navedbo odgovornih oseb S1)</w:t>
            </w:r>
            <w:r w:rsidR="000D52B8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F140433" w14:textId="77777777" w:rsidR="000D52B8" w:rsidRDefault="000D52B8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5431E065" w14:textId="7C871719" w:rsidR="000D52B8" w:rsidRDefault="000D52B8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Opusti se postavk</w:t>
            </w:r>
            <w:r w:rsidR="00420EC6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točke 10: »</w:t>
            </w:r>
            <w:r w:rsidRPr="000D52B8">
              <w:rPr>
                <w:rFonts w:ascii="Times New Roman" w:hAnsi="Times New Roman"/>
                <w:sz w:val="22"/>
                <w:szCs w:val="22"/>
              </w:rPr>
              <w:t>PZI načrt cestne razsvetljave s priključitvijo na omrežje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</w:p>
          <w:p w14:paraId="25E3FC47" w14:textId="1381E3D3" w:rsidR="00C31A62" w:rsidRPr="00752E17" w:rsidRDefault="00C31A62" w:rsidP="00D9179D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0462BB2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1F070C1B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3243C0C6" w14:textId="6C47349C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02BA25DC" w14:textId="77777777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D8A33D6" w14:textId="77777777" w:rsidR="00556816" w:rsidRPr="00752E17" w:rsidRDefault="00556816">
      <w:pPr>
        <w:rPr>
          <w:sz w:val="22"/>
          <w:szCs w:val="22"/>
        </w:rPr>
      </w:pPr>
    </w:p>
    <w:sectPr w:rsidR="00556816" w:rsidRPr="00752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48A9B" w14:textId="77777777" w:rsidR="00D21454" w:rsidRDefault="00D21454">
      <w:r>
        <w:separator/>
      </w:r>
    </w:p>
  </w:endnote>
  <w:endnote w:type="continuationSeparator" w:id="0">
    <w:p w14:paraId="35C48F51" w14:textId="77777777" w:rsidR="00D21454" w:rsidRDefault="00D21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1CA" w14:textId="77777777" w:rsidR="00E73C00" w:rsidRDefault="00E73C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F60C7" w14:textId="77777777" w:rsidR="00D21454" w:rsidRDefault="00D21454">
      <w:r>
        <w:separator/>
      </w:r>
    </w:p>
  </w:footnote>
  <w:footnote w:type="continuationSeparator" w:id="0">
    <w:p w14:paraId="169FD78F" w14:textId="77777777" w:rsidR="00D21454" w:rsidRDefault="00D21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253D" w14:textId="77777777" w:rsidR="00E73C00" w:rsidRDefault="00E73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6920" w14:textId="77777777" w:rsidR="00E73C00" w:rsidRDefault="00E73C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7D0420F3" w:rsidR="00DB7CDA" w:rsidRDefault="00E73C00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3D84279" wp14:editId="0F5CFA8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884785"/>
    <w:multiLevelType w:val="hybridMultilevel"/>
    <w:tmpl w:val="48B0D6C2"/>
    <w:lvl w:ilvl="0" w:tplc="4A7A981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i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0D52B8"/>
    <w:rsid w:val="001836BB"/>
    <w:rsid w:val="00216549"/>
    <w:rsid w:val="002507C2"/>
    <w:rsid w:val="00290551"/>
    <w:rsid w:val="003133A6"/>
    <w:rsid w:val="003560E2"/>
    <w:rsid w:val="003579C0"/>
    <w:rsid w:val="00420EC6"/>
    <w:rsid w:val="00424A5A"/>
    <w:rsid w:val="0044323F"/>
    <w:rsid w:val="004A1DE8"/>
    <w:rsid w:val="004B34B5"/>
    <w:rsid w:val="004B6717"/>
    <w:rsid w:val="00556816"/>
    <w:rsid w:val="0063365F"/>
    <w:rsid w:val="00634B0D"/>
    <w:rsid w:val="00637BE6"/>
    <w:rsid w:val="00680C3B"/>
    <w:rsid w:val="006E2DD5"/>
    <w:rsid w:val="00752E17"/>
    <w:rsid w:val="00925F4F"/>
    <w:rsid w:val="00943A3E"/>
    <w:rsid w:val="009B1FD9"/>
    <w:rsid w:val="00A05C73"/>
    <w:rsid w:val="00A17575"/>
    <w:rsid w:val="00A30F6B"/>
    <w:rsid w:val="00A94931"/>
    <w:rsid w:val="00AC4251"/>
    <w:rsid w:val="00AD3747"/>
    <w:rsid w:val="00AF3EDE"/>
    <w:rsid w:val="00B06377"/>
    <w:rsid w:val="00C12CD4"/>
    <w:rsid w:val="00C31A62"/>
    <w:rsid w:val="00C7617A"/>
    <w:rsid w:val="00D1631A"/>
    <w:rsid w:val="00D21454"/>
    <w:rsid w:val="00D338D2"/>
    <w:rsid w:val="00D676A5"/>
    <w:rsid w:val="00D9179D"/>
    <w:rsid w:val="00DB7CDA"/>
    <w:rsid w:val="00E51016"/>
    <w:rsid w:val="00E66D5B"/>
    <w:rsid w:val="00E73C00"/>
    <w:rsid w:val="00E813F4"/>
    <w:rsid w:val="00E85772"/>
    <w:rsid w:val="00EA1375"/>
    <w:rsid w:val="00ED585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50</TotalTime>
  <Pages>1</Pages>
  <Words>72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Sabina Brodt</cp:lastModifiedBy>
  <cp:revision>10</cp:revision>
  <cp:lastPrinted>2025-11-21T08:15:00Z</cp:lastPrinted>
  <dcterms:created xsi:type="dcterms:W3CDTF">2024-07-31T08:39:00Z</dcterms:created>
  <dcterms:modified xsi:type="dcterms:W3CDTF">2025-11-21T08:15:00Z</dcterms:modified>
</cp:coreProperties>
</file>